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59CAB" w14:textId="77777777" w:rsidR="001E5733" w:rsidRDefault="001E5733" w:rsidP="001E57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HORN</w:t>
      </w:r>
      <w:r>
        <w:rPr>
          <w:rFonts w:ascii="Times New Roman" w:hAnsi="Times New Roman" w:cs="Times New Roman"/>
          <w:sz w:val="24"/>
          <w:szCs w:val="24"/>
        </w:rPr>
        <w:t xml:space="preserve">       (fl.1448)</w:t>
      </w:r>
    </w:p>
    <w:p w14:paraId="3F384415" w14:textId="77777777" w:rsidR="001E5733" w:rsidRDefault="001E5733" w:rsidP="001E57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Stockfishmonger.</w:t>
      </w:r>
    </w:p>
    <w:p w14:paraId="6C98AC1F" w14:textId="77777777" w:rsidR="001E5733" w:rsidRDefault="001E5733" w:rsidP="001E57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1020F1" w14:textId="77777777" w:rsidR="001E5733" w:rsidRDefault="001E5733" w:rsidP="001E57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2F6165" w14:textId="77777777" w:rsidR="0041320B" w:rsidRDefault="0041320B" w:rsidP="004132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1444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John Garblesham of London, armourer(q.v.),</w:t>
      </w:r>
    </w:p>
    <w:p w14:paraId="09B8587B" w14:textId="77777777" w:rsidR="0041320B" w:rsidRDefault="0041320B" w:rsidP="004132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Thomas Roger of London, armourer(q.v.), Everard Dygby of Offord Dacy,</w:t>
      </w:r>
    </w:p>
    <w:p w14:paraId="002712AC" w14:textId="77777777" w:rsidR="0041320B" w:rsidRDefault="0041320B" w:rsidP="004132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Huntingdonshire(q.v.), William Yateman of Northleach, Gloucestershire(q.v.),</w:t>
      </w:r>
    </w:p>
    <w:p w14:paraId="7603F57F" w14:textId="77777777" w:rsidR="0041320B" w:rsidRDefault="0041320B" w:rsidP="004132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Thomas Cristemesse of Stratford, Hertfordshire(q.v.).</w:t>
      </w:r>
    </w:p>
    <w:p w14:paraId="27649831" w14:textId="40DACBAD" w:rsidR="0041320B" w:rsidRDefault="0041320B" w:rsidP="001E57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F965E1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https://waalt.uh.edu/index.php/CP40/732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DCC84CE" w14:textId="77777777" w:rsidR="001E5733" w:rsidRDefault="001E5733" w:rsidP="001E57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1448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John Garbeleston of London, armourer(q.v.).</w:t>
      </w:r>
    </w:p>
    <w:p w14:paraId="0A0FC914" w14:textId="77777777" w:rsidR="001E5733" w:rsidRDefault="001E5733" w:rsidP="001E57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7" w:history="1">
        <w:r w:rsidRPr="00F965E1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https://waalt.uh.edu/index.php/CP40/748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AA1A982" w14:textId="77777777" w:rsidR="001E5733" w:rsidRDefault="001E5733" w:rsidP="001E57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F09E44" w14:textId="77777777" w:rsidR="001E5733" w:rsidRDefault="001E5733" w:rsidP="001E57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F47FD5" w14:textId="77777777" w:rsidR="001E5733" w:rsidRDefault="001E5733" w:rsidP="001E57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May 2022</w:t>
      </w:r>
    </w:p>
    <w:p w14:paraId="2FDB9E02" w14:textId="6DC133B8" w:rsidR="00BA00AB" w:rsidRPr="00EB3209" w:rsidRDefault="0041320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May 2023</w:t>
      </w: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F3882" w14:textId="77777777" w:rsidR="00CB37BC" w:rsidRDefault="00CB37BC" w:rsidP="009139A6">
      <w:r>
        <w:separator/>
      </w:r>
    </w:p>
  </w:endnote>
  <w:endnote w:type="continuationSeparator" w:id="0">
    <w:p w14:paraId="565A062A" w14:textId="77777777" w:rsidR="00CB37BC" w:rsidRDefault="00CB37B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B32C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B3AE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349D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9668B" w14:textId="77777777" w:rsidR="00CB37BC" w:rsidRDefault="00CB37BC" w:rsidP="009139A6">
      <w:r>
        <w:separator/>
      </w:r>
    </w:p>
  </w:footnote>
  <w:footnote w:type="continuationSeparator" w:id="0">
    <w:p w14:paraId="120966BE" w14:textId="77777777" w:rsidR="00CB37BC" w:rsidRDefault="00CB37B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0E4A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BDFE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9C17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733"/>
    <w:rsid w:val="000666E0"/>
    <w:rsid w:val="001E5733"/>
    <w:rsid w:val="002510B7"/>
    <w:rsid w:val="0041320B"/>
    <w:rsid w:val="005C130B"/>
    <w:rsid w:val="00826F5C"/>
    <w:rsid w:val="009139A6"/>
    <w:rsid w:val="009448BB"/>
    <w:rsid w:val="00A3176C"/>
    <w:rsid w:val="00AE65F8"/>
    <w:rsid w:val="00BA00AB"/>
    <w:rsid w:val="00CB37BC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43A686"/>
  <w15:chartTrackingRefBased/>
  <w15:docId w15:val="{40FD6526-BE3E-4708-8480-2D24BB7A3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E573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CP40/748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32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2022-05-23T09:19:00Z</dcterms:created>
  <dcterms:modified xsi:type="dcterms:W3CDTF">2023-05-08T20:31:00Z</dcterms:modified>
</cp:coreProperties>
</file>